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1944B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Adam CLERK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fl.1438)</w:t>
      </w:r>
    </w:p>
    <w:p w14:paraId="5C02BFE2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</w:p>
    <w:p w14:paraId="70883B9B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</w:p>
    <w:p w14:paraId="3563A8D6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Apr.1438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Botesdale</w:t>
      </w:r>
      <w:proofErr w:type="spellEnd"/>
      <w:r>
        <w:rPr>
          <w:rFonts w:eastAsia="Times New Roman" w:cs="Times New Roman"/>
          <w:szCs w:val="24"/>
        </w:rPr>
        <w:t>, Suffolk,</w:t>
      </w:r>
    </w:p>
    <w:p w14:paraId="4B50F993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John Howard(q.v.).</w:t>
      </w:r>
    </w:p>
    <w:p w14:paraId="7C836274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</w:t>
      </w:r>
      <w:hyperlink r:id="rId6" w:history="1">
        <w:r w:rsidRPr="005352DA">
          <w:rPr>
            <w:rStyle w:val="Hyperlink"/>
            <w:rFonts w:eastAsia="Times New Roman" w:cs="Times New Roman"/>
            <w:szCs w:val="24"/>
          </w:rPr>
          <w:t>www.inquisitionspostmortem.ac.uk</w:t>
        </w:r>
      </w:hyperlink>
      <w:r>
        <w:rPr>
          <w:rFonts w:eastAsia="Times New Roman" w:cs="Times New Roman"/>
          <w:szCs w:val="24"/>
        </w:rPr>
        <w:t xml:space="preserve">  ref. 25-107)</w:t>
      </w:r>
    </w:p>
    <w:p w14:paraId="5764E51D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</w:p>
    <w:p w14:paraId="54B675CE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</w:p>
    <w:p w14:paraId="76D24BBB" w14:textId="77777777" w:rsidR="00E04C4E" w:rsidRDefault="00E04C4E" w:rsidP="00E04C4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November 2023</w:t>
      </w:r>
    </w:p>
    <w:p w14:paraId="0EB087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9C97" w14:textId="77777777" w:rsidR="00E04C4E" w:rsidRDefault="00E04C4E" w:rsidP="009139A6">
      <w:r>
        <w:separator/>
      </w:r>
    </w:p>
  </w:endnote>
  <w:endnote w:type="continuationSeparator" w:id="0">
    <w:p w14:paraId="6670D2F2" w14:textId="77777777" w:rsidR="00E04C4E" w:rsidRDefault="00E04C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677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FCE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05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A86F" w14:textId="77777777" w:rsidR="00E04C4E" w:rsidRDefault="00E04C4E" w:rsidP="009139A6">
      <w:r>
        <w:separator/>
      </w:r>
    </w:p>
  </w:footnote>
  <w:footnote w:type="continuationSeparator" w:id="0">
    <w:p w14:paraId="2A8E11E9" w14:textId="77777777" w:rsidR="00E04C4E" w:rsidRDefault="00E04C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CFE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CC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91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C4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4C4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78183"/>
  <w15:chartTrackingRefBased/>
  <w15:docId w15:val="{0ACA7269-5293-463C-98F5-A2A79F1D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4C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2023-11-15T20:02:00Z</dcterms:created>
  <dcterms:modified xsi:type="dcterms:W3CDTF">2023-11-15T20:03:00Z</dcterms:modified>
</cp:coreProperties>
</file>